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2F" w:rsidRPr="006E46B7" w:rsidRDefault="0091552F" w:rsidP="00690CF3">
      <w:pPr>
        <w:jc w:val="right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ПРОЕКТ</w:t>
      </w:r>
    </w:p>
    <w:p w:rsidR="0091552F" w:rsidRPr="006E46B7" w:rsidRDefault="0091552F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СОВЕТ ЕЙСКОГО ГОРОДСКОГО ПОСЕЛЕНИЯ</w:t>
      </w:r>
    </w:p>
    <w:p w:rsidR="0091552F" w:rsidRPr="006E46B7" w:rsidRDefault="0091552F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ЕЙСКОГО РАЙОНА</w:t>
      </w:r>
    </w:p>
    <w:p w:rsidR="0091552F" w:rsidRPr="006E46B7" w:rsidRDefault="0091552F" w:rsidP="00690CF3">
      <w:pPr>
        <w:jc w:val="center"/>
        <w:rPr>
          <w:b/>
          <w:sz w:val="28"/>
          <w:szCs w:val="28"/>
        </w:rPr>
      </w:pPr>
    </w:p>
    <w:p w:rsidR="0091552F" w:rsidRPr="006E46B7" w:rsidRDefault="0091552F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  <w:r w:rsidRPr="006E46B7">
        <w:rPr>
          <w:rFonts w:ascii="Times New Roman" w:hAnsi="Times New Roman"/>
          <w:b/>
          <w:sz w:val="28"/>
          <w:szCs w:val="28"/>
        </w:rPr>
        <w:t>РЕШЕНИЕ</w:t>
      </w:r>
    </w:p>
    <w:p w:rsidR="0091552F" w:rsidRDefault="0091552F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91552F" w:rsidRPr="006E46B7" w:rsidRDefault="0091552F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91552F" w:rsidRPr="006E46B7" w:rsidRDefault="0091552F" w:rsidP="00690CF3">
      <w:pPr>
        <w:pStyle w:val="PlainText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  <w:r w:rsidRPr="006E46B7">
        <w:rPr>
          <w:rFonts w:ascii="Times New Roman" w:hAnsi="Times New Roman"/>
          <w:b/>
          <w:sz w:val="28"/>
          <w:szCs w:val="28"/>
        </w:rPr>
        <w:t>Об опубликовании проекта решения Совета Ейского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>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"</w:t>
      </w:r>
      <w:r w:rsidRPr="006E46B7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b/>
          <w:sz w:val="28"/>
          <w:szCs w:val="28"/>
        </w:rPr>
        <w:t>"</w:t>
      </w:r>
      <w:r w:rsidRPr="006E46B7">
        <w:rPr>
          <w:rFonts w:ascii="Times New Roman" w:hAnsi="Times New Roman"/>
          <w:b/>
          <w:sz w:val="28"/>
          <w:szCs w:val="28"/>
        </w:rPr>
        <w:t>Об утверждении Правил благоустройства,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>уборки и санитарного содержания территории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>"</w:t>
      </w:r>
    </w:p>
    <w:p w:rsidR="0091552F" w:rsidRDefault="0091552F" w:rsidP="00690CF3">
      <w:pPr>
        <w:pStyle w:val="PlainTex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91552F" w:rsidRPr="006E46B7" w:rsidRDefault="0091552F" w:rsidP="00690CF3">
      <w:pPr>
        <w:pStyle w:val="PlainText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91552F" w:rsidRPr="006E46B7" w:rsidRDefault="0091552F" w:rsidP="00690CF3">
      <w:pPr>
        <w:ind w:firstLine="851"/>
        <w:jc w:val="both"/>
        <w:rPr>
          <w:sz w:val="28"/>
          <w:szCs w:val="28"/>
        </w:rPr>
      </w:pPr>
      <w:r w:rsidRPr="006E46B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Положением о публичных слушаниях в Ейском городском поселении Ейского района, утвержденным решением Совета Ейского городского поселения Ейского района от 30 августа 2012 года № 47/1, в целях создания благоприятных условий для жизнедеятельности на террито</w:t>
      </w:r>
      <w:r>
        <w:rPr>
          <w:sz w:val="28"/>
          <w:szCs w:val="28"/>
        </w:rPr>
        <w:t>-</w:t>
      </w:r>
      <w:r w:rsidRPr="006E46B7">
        <w:rPr>
          <w:sz w:val="28"/>
          <w:szCs w:val="28"/>
        </w:rPr>
        <w:t>рии Ейского городского поселения Ейского района,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охраны окружающей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среды, руководствуясь Уставом Ейского  городского поселения Ейского    района</w:t>
      </w:r>
      <w:r>
        <w:rPr>
          <w:sz w:val="28"/>
          <w:szCs w:val="28"/>
        </w:rPr>
        <w:t xml:space="preserve">, Совет Ейского городского поселения Ейского района  </w:t>
      </w:r>
      <w:r w:rsidRPr="006E46B7">
        <w:rPr>
          <w:sz w:val="28"/>
          <w:szCs w:val="28"/>
        </w:rPr>
        <w:t>р е ш и л:</w:t>
      </w:r>
    </w:p>
    <w:p w:rsidR="0091552F" w:rsidRPr="006E46B7" w:rsidRDefault="0091552F" w:rsidP="00690CF3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 w:rsidRPr="006E46B7">
        <w:rPr>
          <w:rFonts w:ascii="Times New Roman" w:hAnsi="Times New Roman"/>
          <w:sz w:val="28"/>
          <w:szCs w:val="28"/>
        </w:rPr>
        <w:t xml:space="preserve">1. Опубликовать проект 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О внесении изменений в решение Совета Ейского городского поселения Ейского района от 27 апреля 2012 года № 42/5</w:t>
      </w:r>
      <w:r>
        <w:rPr>
          <w:rFonts w:ascii="Times New Roman" w:hAnsi="Times New Roman"/>
          <w:sz w:val="28"/>
          <w:szCs w:val="28"/>
        </w:rPr>
        <w:t xml:space="preserve"> "</w:t>
      </w:r>
      <w:r w:rsidRPr="006E46B7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6E46B7">
        <w:rPr>
          <w:rFonts w:ascii="Times New Roman" w:hAnsi="Times New Roman"/>
          <w:sz w:val="28"/>
          <w:szCs w:val="28"/>
        </w:rPr>
        <w:t>равил благоустройства, уборки и санитарного содержания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 в газете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Приазовские степи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 (приложение № 1).</w:t>
      </w:r>
    </w:p>
    <w:p w:rsidR="0091552F" w:rsidRPr="006E46B7" w:rsidRDefault="0091552F" w:rsidP="00690CF3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 w:rsidRPr="006E46B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Назначить проведение публичных слушаний по теме</w:t>
      </w:r>
      <w:r>
        <w:rPr>
          <w:rFonts w:ascii="Times New Roman" w:hAnsi="Times New Roman"/>
          <w:sz w:val="28"/>
          <w:szCs w:val="28"/>
        </w:rPr>
        <w:t xml:space="preserve"> "</w:t>
      </w:r>
      <w:r w:rsidRPr="006E46B7">
        <w:rPr>
          <w:rFonts w:ascii="Times New Roman" w:hAnsi="Times New Roman"/>
          <w:sz w:val="28"/>
          <w:szCs w:val="28"/>
        </w:rPr>
        <w:t xml:space="preserve">Рассмотрение проекта 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Об утверждении Правил благоустрой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уборки и санитарного содержания территории Ейского городского посе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ления Ейского района</w:t>
      </w:r>
      <w:r>
        <w:rPr>
          <w:rFonts w:ascii="Times New Roman" w:hAnsi="Times New Roman"/>
          <w:sz w:val="28"/>
          <w:szCs w:val="28"/>
        </w:rPr>
        <w:t xml:space="preserve">" на </w:t>
      </w:r>
      <w:r w:rsidRPr="006E46B7">
        <w:rPr>
          <w:rFonts w:ascii="Times New Roman" w:hAnsi="Times New Roman"/>
          <w:sz w:val="28"/>
          <w:szCs w:val="28"/>
        </w:rPr>
        <w:t xml:space="preserve">17 декабря 2013 года </w:t>
      </w:r>
      <w:r>
        <w:rPr>
          <w:rFonts w:ascii="Times New Roman" w:hAnsi="Times New Roman"/>
          <w:sz w:val="28"/>
          <w:szCs w:val="28"/>
        </w:rPr>
        <w:t>в 11 часов в кабинете                        № 18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здания администрации Ейского городского поселения Ейского района по адресу: город Ейск, улица Свердлова, 106.</w:t>
      </w:r>
    </w:p>
    <w:p w:rsidR="0091552F" w:rsidRDefault="0091552F" w:rsidP="0031593C">
      <w:pPr>
        <w:pStyle w:val="PlainText"/>
        <w:ind w:firstLine="851"/>
        <w:jc w:val="both"/>
        <w:rPr>
          <w:rFonts w:ascii="Times New Roman" w:hAnsi="Times New Roman"/>
          <w:sz w:val="28"/>
        </w:rPr>
      </w:pPr>
      <w:r w:rsidRPr="00284F13"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 w:rsidRPr="00284F13">
        <w:rPr>
          <w:rFonts w:ascii="Times New Roman" w:hAnsi="Times New Roman"/>
          <w:sz w:val="28"/>
        </w:rPr>
        <w:t>Утвердить порядок учета предложений и участия граждан в обсужде</w:t>
      </w:r>
      <w:r>
        <w:rPr>
          <w:rFonts w:ascii="Times New Roman" w:hAnsi="Times New Roman"/>
          <w:sz w:val="28"/>
        </w:rPr>
        <w:t>-</w:t>
      </w:r>
      <w:r w:rsidRPr="00284F13">
        <w:rPr>
          <w:rFonts w:ascii="Times New Roman" w:hAnsi="Times New Roman"/>
          <w:sz w:val="28"/>
        </w:rPr>
        <w:t>нии проекта</w:t>
      </w:r>
      <w:r>
        <w:rPr>
          <w:rFonts w:ascii="Times New Roman" w:hAnsi="Times New Roman"/>
          <w:sz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 xml:space="preserve">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Об утверждении Правил благоустрой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уборки и санитарного содержания территории Ейского городского поселе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ния Ейского района</w:t>
      </w:r>
      <w:r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</w:rPr>
        <w:t>(приложение № 2).</w:t>
      </w:r>
    </w:p>
    <w:p w:rsidR="0091552F" w:rsidRPr="006E46B7" w:rsidRDefault="0091552F" w:rsidP="00690CF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E46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Создать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 xml:space="preserve">комиссию по проведению публичных слушаний по теме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 xml:space="preserve">О внесении изменений в решение Совета Ейского городского поселения Ейского района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>О внесении изменений в решение Совета Ейского городского поселе</w:t>
      </w:r>
      <w:r>
        <w:rPr>
          <w:sz w:val="28"/>
          <w:szCs w:val="28"/>
        </w:rPr>
        <w:t>-</w:t>
      </w:r>
      <w:r w:rsidRPr="006E46B7">
        <w:rPr>
          <w:sz w:val="28"/>
          <w:szCs w:val="28"/>
        </w:rPr>
        <w:t xml:space="preserve">ния Ейского района от 27 апреля 2012 года № 42/5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>Об утверждении Правил благоустройства,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уборки и санитарного содержания территории Ейского городского поселения Ейского района</w:t>
      </w:r>
      <w:r>
        <w:rPr>
          <w:sz w:val="28"/>
          <w:szCs w:val="28"/>
        </w:rPr>
        <w:t xml:space="preserve">" </w:t>
      </w:r>
      <w:r w:rsidRPr="006E46B7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6E46B7">
        <w:rPr>
          <w:sz w:val="28"/>
          <w:szCs w:val="28"/>
        </w:rPr>
        <w:t>).</w:t>
      </w:r>
    </w:p>
    <w:p w:rsidR="0091552F" w:rsidRPr="006E46B7" w:rsidRDefault="0091552F" w:rsidP="00690CF3">
      <w:pPr>
        <w:pStyle w:val="PlainTex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E46B7">
        <w:rPr>
          <w:rFonts w:ascii="Times New Roman" w:hAnsi="Times New Roman"/>
          <w:sz w:val="28"/>
          <w:szCs w:val="28"/>
        </w:rPr>
        <w:t xml:space="preserve">. Решение вступает в силу со дня его </w:t>
      </w:r>
      <w:r>
        <w:rPr>
          <w:rFonts w:ascii="Times New Roman" w:hAnsi="Times New Roman"/>
          <w:sz w:val="28"/>
          <w:szCs w:val="28"/>
        </w:rPr>
        <w:t xml:space="preserve">подписания и подлежит </w:t>
      </w:r>
      <w:r w:rsidRPr="006E46B7">
        <w:rPr>
          <w:rFonts w:ascii="Times New Roman" w:hAnsi="Times New Roman"/>
          <w:sz w:val="28"/>
          <w:szCs w:val="28"/>
        </w:rPr>
        <w:t>опубли</w:t>
      </w:r>
      <w:r>
        <w:rPr>
          <w:rFonts w:ascii="Times New Roman" w:hAnsi="Times New Roman"/>
          <w:sz w:val="28"/>
          <w:szCs w:val="28"/>
        </w:rPr>
        <w:t>-к</w:t>
      </w:r>
      <w:r w:rsidRPr="006E46B7">
        <w:rPr>
          <w:rFonts w:ascii="Times New Roman" w:hAnsi="Times New Roman"/>
          <w:sz w:val="28"/>
          <w:szCs w:val="28"/>
        </w:rPr>
        <w:t>овани</w:t>
      </w:r>
      <w:r>
        <w:rPr>
          <w:rFonts w:ascii="Times New Roman" w:hAnsi="Times New Roman"/>
          <w:sz w:val="28"/>
          <w:szCs w:val="28"/>
        </w:rPr>
        <w:t>ю</w:t>
      </w:r>
      <w:r w:rsidRPr="006E46B7">
        <w:rPr>
          <w:rFonts w:ascii="Times New Roman" w:hAnsi="Times New Roman"/>
          <w:sz w:val="28"/>
          <w:szCs w:val="28"/>
        </w:rPr>
        <w:t xml:space="preserve"> в газете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Приазовские степи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.</w:t>
      </w:r>
    </w:p>
    <w:p w:rsidR="0091552F" w:rsidRDefault="0091552F" w:rsidP="00690CF3">
      <w:pPr>
        <w:ind w:firstLine="851"/>
        <w:jc w:val="both"/>
        <w:rPr>
          <w:sz w:val="28"/>
          <w:szCs w:val="28"/>
        </w:rPr>
      </w:pPr>
    </w:p>
    <w:p w:rsidR="0091552F" w:rsidRDefault="0091552F" w:rsidP="00BD4582">
      <w:pPr>
        <w:tabs>
          <w:tab w:val="left" w:pos="328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08"/>
        <w:gridCol w:w="1886"/>
        <w:gridCol w:w="3334"/>
      </w:tblGrid>
      <w:tr w:rsidR="0091552F" w:rsidRPr="00BC484B" w:rsidTr="004B2600">
        <w:trPr>
          <w:trHeight w:val="781"/>
        </w:trPr>
        <w:tc>
          <w:tcPr>
            <w:tcW w:w="4608" w:type="dxa"/>
          </w:tcPr>
          <w:p w:rsidR="0091552F" w:rsidRPr="00BC484B" w:rsidRDefault="0091552F" w:rsidP="00B924FA">
            <w:pPr>
              <w:rPr>
                <w:sz w:val="28"/>
                <w:szCs w:val="28"/>
              </w:rPr>
            </w:pPr>
            <w:r w:rsidRPr="00BC484B">
              <w:rPr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886" w:type="dxa"/>
          </w:tcPr>
          <w:p w:rsidR="0091552F" w:rsidRPr="00BC484B" w:rsidRDefault="0091552F" w:rsidP="00B924FA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91552F" w:rsidRPr="00BC484B" w:rsidRDefault="0091552F" w:rsidP="00B924FA">
            <w:pPr>
              <w:rPr>
                <w:sz w:val="28"/>
                <w:szCs w:val="28"/>
              </w:rPr>
            </w:pPr>
          </w:p>
          <w:p w:rsidR="0091552F" w:rsidRPr="00BC484B" w:rsidRDefault="0091552F" w:rsidP="00B924FA">
            <w:pPr>
              <w:rPr>
                <w:sz w:val="28"/>
                <w:szCs w:val="28"/>
              </w:rPr>
            </w:pPr>
          </w:p>
          <w:p w:rsidR="0091552F" w:rsidRPr="00BC484B" w:rsidRDefault="0091552F" w:rsidP="00B924FA">
            <w:pPr>
              <w:jc w:val="right"/>
              <w:rPr>
                <w:sz w:val="28"/>
                <w:szCs w:val="28"/>
              </w:rPr>
            </w:pPr>
            <w:r w:rsidRPr="00BC484B">
              <w:rPr>
                <w:sz w:val="28"/>
                <w:szCs w:val="28"/>
              </w:rPr>
              <w:t>О.М.Вяткин</w:t>
            </w:r>
          </w:p>
        </w:tc>
      </w:tr>
    </w:tbl>
    <w:p w:rsidR="0091552F" w:rsidRDefault="0091552F" w:rsidP="00690CF3">
      <w:pPr>
        <w:ind w:firstLine="851"/>
        <w:jc w:val="both"/>
        <w:rPr>
          <w:sz w:val="28"/>
          <w:szCs w:val="28"/>
        </w:rPr>
      </w:pPr>
    </w:p>
    <w:sectPr w:rsidR="0091552F" w:rsidSect="00505BB9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52F" w:rsidRDefault="0091552F">
      <w:r>
        <w:separator/>
      </w:r>
    </w:p>
  </w:endnote>
  <w:endnote w:type="continuationSeparator" w:id="1">
    <w:p w:rsidR="0091552F" w:rsidRDefault="0091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52F" w:rsidRDefault="0091552F">
      <w:r>
        <w:separator/>
      </w:r>
    </w:p>
  </w:footnote>
  <w:footnote w:type="continuationSeparator" w:id="1">
    <w:p w:rsidR="0091552F" w:rsidRDefault="00915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2F" w:rsidRDefault="0091552F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552F" w:rsidRDefault="009155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2F" w:rsidRDefault="0091552F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1552F" w:rsidRDefault="0091552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9CA"/>
    <w:rsid w:val="00052A8E"/>
    <w:rsid w:val="00056574"/>
    <w:rsid w:val="000809F9"/>
    <w:rsid w:val="000D4146"/>
    <w:rsid w:val="00102BF6"/>
    <w:rsid w:val="0016495D"/>
    <w:rsid w:val="00172D2F"/>
    <w:rsid w:val="0019257F"/>
    <w:rsid w:val="00196BF3"/>
    <w:rsid w:val="001D080F"/>
    <w:rsid w:val="001E33CD"/>
    <w:rsid w:val="002131B6"/>
    <w:rsid w:val="00284F13"/>
    <w:rsid w:val="0029354A"/>
    <w:rsid w:val="002C3ED9"/>
    <w:rsid w:val="002D188D"/>
    <w:rsid w:val="002D65A7"/>
    <w:rsid w:val="002E3345"/>
    <w:rsid w:val="002E3981"/>
    <w:rsid w:val="0031593C"/>
    <w:rsid w:val="003B51A3"/>
    <w:rsid w:val="00475960"/>
    <w:rsid w:val="004B2600"/>
    <w:rsid w:val="004B3AE4"/>
    <w:rsid w:val="004D0C96"/>
    <w:rsid w:val="00505BB9"/>
    <w:rsid w:val="005F1B7B"/>
    <w:rsid w:val="00663FBB"/>
    <w:rsid w:val="00690CF3"/>
    <w:rsid w:val="006E46B7"/>
    <w:rsid w:val="006E7DC8"/>
    <w:rsid w:val="00703818"/>
    <w:rsid w:val="00870354"/>
    <w:rsid w:val="0087676D"/>
    <w:rsid w:val="008C3BCC"/>
    <w:rsid w:val="0091552F"/>
    <w:rsid w:val="00925874"/>
    <w:rsid w:val="00965F1D"/>
    <w:rsid w:val="00985921"/>
    <w:rsid w:val="009B28FD"/>
    <w:rsid w:val="00A57791"/>
    <w:rsid w:val="00A86ABF"/>
    <w:rsid w:val="00A96995"/>
    <w:rsid w:val="00A97F08"/>
    <w:rsid w:val="00AA20EB"/>
    <w:rsid w:val="00AC0475"/>
    <w:rsid w:val="00AD3181"/>
    <w:rsid w:val="00B337AB"/>
    <w:rsid w:val="00B57CFD"/>
    <w:rsid w:val="00B924FA"/>
    <w:rsid w:val="00BC484B"/>
    <w:rsid w:val="00BD4582"/>
    <w:rsid w:val="00C03879"/>
    <w:rsid w:val="00C239CA"/>
    <w:rsid w:val="00C357D9"/>
    <w:rsid w:val="00C36F6C"/>
    <w:rsid w:val="00C9689C"/>
    <w:rsid w:val="00CA50F8"/>
    <w:rsid w:val="00CD284C"/>
    <w:rsid w:val="00CF24A7"/>
    <w:rsid w:val="00D36D83"/>
    <w:rsid w:val="00D7138F"/>
    <w:rsid w:val="00D84BC6"/>
    <w:rsid w:val="00DD20F5"/>
    <w:rsid w:val="00EF10CA"/>
    <w:rsid w:val="00F44B05"/>
    <w:rsid w:val="00F46825"/>
    <w:rsid w:val="00F60984"/>
    <w:rsid w:val="00F631A5"/>
    <w:rsid w:val="00F65E28"/>
    <w:rsid w:val="00FF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C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0CF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690CF3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90CF3"/>
    <w:rPr>
      <w:rFonts w:ascii="Courier New" w:hAnsi="Courier New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29354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31B6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354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417</Words>
  <Characters>2378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11</cp:revision>
  <cp:lastPrinted>2013-11-15T07:13:00Z</cp:lastPrinted>
  <dcterms:created xsi:type="dcterms:W3CDTF">2013-11-06T12:59:00Z</dcterms:created>
  <dcterms:modified xsi:type="dcterms:W3CDTF">2013-11-19T05:26:00Z</dcterms:modified>
</cp:coreProperties>
</file>